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90753" w14:textId="77777777" w:rsidR="00024DF0" w:rsidRDefault="00024DF0" w:rsidP="00AD73F2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  <w:bookmarkStart w:id="0" w:name="_GoBack"/>
      <w:bookmarkEnd w:id="0"/>
    </w:p>
    <w:p w14:paraId="01085408" w14:textId="77777777" w:rsidR="00024DF0" w:rsidRDefault="00024DF0" w:rsidP="00AD73F2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</w:p>
    <w:p w14:paraId="39805B4B" w14:textId="279B047F" w:rsidR="00AD73F2" w:rsidRPr="00927CD2" w:rsidRDefault="00AD73F2" w:rsidP="00AD73F2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  <w:r w:rsidRPr="00927CD2">
        <w:rPr>
          <w:rFonts w:ascii="Calibri" w:eastAsia="Calibri" w:hAnsi="Calibri" w:cs="Calibri"/>
          <w:b/>
          <w:lang w:eastAsia="en-US"/>
        </w:rPr>
        <w:t>Anexa 1</w:t>
      </w:r>
      <w:r w:rsidR="00510076" w:rsidRPr="00927CD2">
        <w:rPr>
          <w:rFonts w:ascii="Calibri" w:eastAsia="Calibri" w:hAnsi="Calibri" w:cs="Calibri"/>
          <w:b/>
          <w:lang w:eastAsia="en-US"/>
        </w:rPr>
        <w:t>9</w:t>
      </w:r>
    </w:p>
    <w:p w14:paraId="0C3B239B" w14:textId="77777777" w:rsidR="00AD73F2" w:rsidRPr="00927CD2" w:rsidRDefault="00AD73F2" w:rsidP="00AD73F2">
      <w:pPr>
        <w:spacing w:after="200" w:line="276" w:lineRule="auto"/>
        <w:jc w:val="center"/>
        <w:rPr>
          <w:rFonts w:ascii="Calibri" w:eastAsia="Calibri" w:hAnsi="Calibri" w:cs="Calibri"/>
          <w:b/>
          <w:lang w:eastAsia="en-US"/>
        </w:rPr>
      </w:pPr>
    </w:p>
    <w:p w14:paraId="53D1B3EB" w14:textId="77777777" w:rsidR="00AD73F2" w:rsidRPr="00927CD2" w:rsidRDefault="00AD73F2" w:rsidP="00AD73F2">
      <w:pPr>
        <w:spacing w:after="200" w:line="360" w:lineRule="auto"/>
        <w:jc w:val="both"/>
        <w:rPr>
          <w:rFonts w:ascii="Calibri" w:eastAsia="Calibri" w:hAnsi="Calibri" w:cs="Calibri"/>
          <w:lang w:eastAsia="en-US"/>
        </w:rPr>
      </w:pPr>
    </w:p>
    <w:p w14:paraId="2EF02A92" w14:textId="77777777" w:rsidR="00510076" w:rsidRPr="00927CD2" w:rsidRDefault="00AD73F2" w:rsidP="00510076">
      <w:pPr>
        <w:rPr>
          <w:rFonts w:ascii="Calibri" w:hAnsi="Calibri" w:cs="Calibri"/>
          <w:b/>
          <w:bCs/>
        </w:rPr>
      </w:pPr>
      <w:r w:rsidRPr="00927CD2">
        <w:rPr>
          <w:rFonts w:ascii="Calibri" w:eastAsia="Calibri" w:hAnsi="Calibri" w:cs="Calibri"/>
        </w:rPr>
        <w:tab/>
      </w:r>
      <w:r w:rsidR="00510076" w:rsidRPr="00927CD2">
        <w:rPr>
          <w:rFonts w:ascii="Calibri" w:hAnsi="Calibri" w:cs="Calibri"/>
          <w:b/>
          <w:bCs/>
        </w:rPr>
        <w:t>DECLARAȚIA PE PROPRIE RĂSPUNDERE CU PRIVIRE LA EVITAREA DUBLEI FINANȚĂRI</w:t>
      </w:r>
    </w:p>
    <w:p w14:paraId="4E9DE19B" w14:textId="77777777" w:rsidR="00510076" w:rsidRPr="00927CD2" w:rsidRDefault="00510076" w:rsidP="00510076">
      <w:pPr>
        <w:rPr>
          <w:rFonts w:ascii="Calibri" w:hAnsi="Calibri" w:cs="Calibri"/>
        </w:rPr>
      </w:pPr>
    </w:p>
    <w:p w14:paraId="19E4C47D" w14:textId="77777777" w:rsidR="00510076" w:rsidRPr="00927CD2" w:rsidRDefault="00510076" w:rsidP="00510076">
      <w:pPr>
        <w:rPr>
          <w:rFonts w:ascii="Calibri" w:hAnsi="Calibri" w:cs="Calibri"/>
        </w:rPr>
      </w:pPr>
    </w:p>
    <w:p w14:paraId="7852A654" w14:textId="77777777" w:rsidR="00510076" w:rsidRPr="00927CD2" w:rsidRDefault="00510076" w:rsidP="00510076">
      <w:pPr>
        <w:rPr>
          <w:rFonts w:ascii="Calibri" w:hAnsi="Calibri" w:cs="Calibri"/>
        </w:rPr>
      </w:pPr>
    </w:p>
    <w:p w14:paraId="15C3EA31" w14:textId="10818399" w:rsidR="00510076" w:rsidRPr="00927CD2" w:rsidRDefault="00510076" w:rsidP="00510076">
      <w:pPr>
        <w:jc w:val="both"/>
        <w:rPr>
          <w:rFonts w:ascii="Calibri" w:hAnsi="Calibri" w:cs="Calibri"/>
        </w:rPr>
      </w:pPr>
      <w:r w:rsidRPr="00927CD2">
        <w:rPr>
          <w:rFonts w:ascii="Calibri" w:hAnsi="Calibri" w:cs="Calibri"/>
        </w:rPr>
        <w:t xml:space="preserve">Subsemnatul _______ în calitate de reprezentant legal al ______, având calitatea de beneficiar al contractului ___________ </w:t>
      </w:r>
      <w:proofErr w:type="spellStart"/>
      <w:r w:rsidRPr="00927CD2">
        <w:rPr>
          <w:rFonts w:ascii="Calibri" w:hAnsi="Calibri" w:cs="Calibri"/>
        </w:rPr>
        <w:t>finanţat</w:t>
      </w:r>
      <w:proofErr w:type="spellEnd"/>
      <w:r w:rsidRPr="00927CD2">
        <w:rPr>
          <w:rFonts w:ascii="Calibri" w:hAnsi="Calibri" w:cs="Calibri"/>
        </w:rPr>
        <w:t xml:space="preserve"> în cadrul Programului Regional 2021 - 2027, COD SMIS ___, declar pe propria răspundere, sub </w:t>
      </w:r>
      <w:proofErr w:type="spellStart"/>
      <w:r w:rsidRPr="00927CD2">
        <w:rPr>
          <w:rFonts w:ascii="Calibri" w:hAnsi="Calibri" w:cs="Calibri"/>
        </w:rPr>
        <w:t>sancţiunile</w:t>
      </w:r>
      <w:proofErr w:type="spellEnd"/>
      <w:r w:rsidRPr="00927CD2">
        <w:rPr>
          <w:rFonts w:ascii="Calibri" w:hAnsi="Calibri" w:cs="Calibri"/>
        </w:rPr>
        <w:t xml:space="preserve"> art. 326 din Legea nr. 286/2009 privind Cod Penal cu modificările </w:t>
      </w:r>
      <w:proofErr w:type="spellStart"/>
      <w:r w:rsidRPr="00927CD2">
        <w:rPr>
          <w:rFonts w:ascii="Calibri" w:hAnsi="Calibri" w:cs="Calibri"/>
        </w:rPr>
        <w:t>şi</w:t>
      </w:r>
      <w:proofErr w:type="spellEnd"/>
      <w:r w:rsidRPr="00927CD2">
        <w:rPr>
          <w:rFonts w:ascii="Calibri" w:hAnsi="Calibri" w:cs="Calibri"/>
        </w:rPr>
        <w:t xml:space="preserve"> completările ulterioare, că sumele solicitate în cadrul Cererii de rambursare/Plata nr.____ nu fac obiectul unei duble finan</w:t>
      </w:r>
      <w:r w:rsidR="00B76DB4">
        <w:rPr>
          <w:rFonts w:ascii="Calibri" w:hAnsi="Calibri" w:cs="Calibri"/>
        </w:rPr>
        <w:t>ță</w:t>
      </w:r>
      <w:r w:rsidRPr="00927CD2">
        <w:rPr>
          <w:rFonts w:ascii="Calibri" w:hAnsi="Calibri" w:cs="Calibri"/>
        </w:rPr>
        <w:t>ri</w:t>
      </w:r>
      <w:r w:rsidR="00B76DB4">
        <w:rPr>
          <w:rFonts w:ascii="Calibri" w:hAnsi="Calibri" w:cs="Calibri"/>
        </w:rPr>
        <w:t>.</w:t>
      </w:r>
    </w:p>
    <w:p w14:paraId="17FC0F14" w14:textId="77777777" w:rsidR="00510076" w:rsidRPr="00760ABA" w:rsidRDefault="00510076" w:rsidP="00510076">
      <w:pPr>
        <w:pStyle w:val="Corptext4"/>
        <w:shd w:val="clear" w:color="auto" w:fill="auto"/>
        <w:spacing w:after="900" w:line="355" w:lineRule="exact"/>
        <w:ind w:right="340" w:firstLine="0"/>
        <w:jc w:val="both"/>
        <w:rPr>
          <w:rFonts w:ascii="Calibri" w:eastAsia="Calibri" w:hAnsi="Calibri" w:cs="Calibri"/>
          <w:sz w:val="24"/>
          <w:szCs w:val="24"/>
          <w:lang w:val="ro-RO"/>
        </w:rPr>
      </w:pPr>
    </w:p>
    <w:p w14:paraId="3BDB2B5D" w14:textId="53A238E2" w:rsidR="00AD73F2" w:rsidRPr="00760ABA" w:rsidRDefault="00AD73F2" w:rsidP="00510076">
      <w:pPr>
        <w:pStyle w:val="Corptext4"/>
        <w:shd w:val="clear" w:color="auto" w:fill="auto"/>
        <w:spacing w:after="900" w:line="355" w:lineRule="exact"/>
        <w:ind w:right="340" w:firstLine="0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B97FCF">
        <w:rPr>
          <w:rFonts w:ascii="Calibri" w:eastAsia="Calibri" w:hAnsi="Calibri" w:cs="Calibri"/>
          <w:sz w:val="24"/>
          <w:szCs w:val="24"/>
          <w:lang w:val="ro-RO"/>
        </w:rPr>
        <w:tab/>
      </w:r>
      <w:r w:rsidRPr="00760ABA">
        <w:rPr>
          <w:rFonts w:ascii="Calibri" w:eastAsia="Calibri" w:hAnsi="Calibri" w:cs="Calibri"/>
          <w:sz w:val="24"/>
          <w:szCs w:val="24"/>
          <w:lang w:val="it-IT"/>
        </w:rPr>
        <w:t>Nume Prenume</w:t>
      </w:r>
    </w:p>
    <w:p w14:paraId="621B51FE" w14:textId="77777777" w:rsidR="00AD73F2" w:rsidRPr="00927CD2" w:rsidRDefault="00AD73F2" w:rsidP="00AD73F2">
      <w:pPr>
        <w:tabs>
          <w:tab w:val="center" w:pos="7797"/>
        </w:tabs>
        <w:spacing w:after="200" w:line="360" w:lineRule="auto"/>
        <w:jc w:val="both"/>
        <w:rPr>
          <w:rFonts w:ascii="Calibri" w:eastAsia="Calibri" w:hAnsi="Calibri" w:cs="Calibri"/>
          <w:lang w:eastAsia="en-US"/>
        </w:rPr>
      </w:pPr>
      <w:r w:rsidRPr="00927CD2">
        <w:rPr>
          <w:rFonts w:ascii="Calibri" w:eastAsia="Calibri" w:hAnsi="Calibri" w:cs="Calibri"/>
          <w:lang w:eastAsia="en-US"/>
        </w:rPr>
        <w:tab/>
      </w:r>
      <w:proofErr w:type="spellStart"/>
      <w:r w:rsidRPr="00927CD2">
        <w:rPr>
          <w:rFonts w:ascii="Calibri" w:eastAsia="Calibri" w:hAnsi="Calibri" w:cs="Calibri"/>
          <w:lang w:eastAsia="en-US"/>
        </w:rPr>
        <w:t>funcţia</w:t>
      </w:r>
      <w:proofErr w:type="spellEnd"/>
    </w:p>
    <w:p w14:paraId="4D257ADA" w14:textId="116D07B4" w:rsidR="00AD73F2" w:rsidRPr="00760ABA" w:rsidRDefault="00AD73F2" w:rsidP="00AD73F2">
      <w:pPr>
        <w:tabs>
          <w:tab w:val="center" w:pos="7797"/>
        </w:tabs>
        <w:spacing w:after="200" w:line="360" w:lineRule="auto"/>
        <w:jc w:val="both"/>
        <w:rPr>
          <w:rFonts w:ascii="Calibri" w:eastAsia="Calibri" w:hAnsi="Calibri" w:cs="Calibri"/>
          <w:lang w:val="it-IT" w:eastAsia="en-US"/>
        </w:rPr>
      </w:pPr>
      <w:r w:rsidRPr="00927CD2">
        <w:rPr>
          <w:rFonts w:ascii="Calibri" w:eastAsia="Calibri" w:hAnsi="Calibri" w:cs="Calibri"/>
          <w:lang w:eastAsia="en-US"/>
        </w:rPr>
        <w:tab/>
      </w:r>
      <w:r w:rsidRPr="00760ABA">
        <w:rPr>
          <w:rFonts w:ascii="Calibri" w:eastAsia="Calibri" w:hAnsi="Calibri" w:cs="Calibri"/>
          <w:lang w:val="it-IT" w:eastAsia="en-US"/>
        </w:rPr>
        <w:t>[</w:t>
      </w:r>
      <w:r w:rsidRPr="00760ABA">
        <w:rPr>
          <w:rFonts w:ascii="Calibri" w:eastAsia="Calibri" w:hAnsi="Calibri" w:cs="Calibri"/>
          <w:i/>
          <w:lang w:val="it-IT" w:eastAsia="en-US"/>
        </w:rPr>
        <w:t>semn</w:t>
      </w:r>
      <w:proofErr w:type="spellStart"/>
      <w:r w:rsidRPr="00927CD2">
        <w:rPr>
          <w:rFonts w:ascii="Calibri" w:eastAsia="Calibri" w:hAnsi="Calibri" w:cs="Calibri"/>
          <w:i/>
          <w:lang w:eastAsia="en-US"/>
        </w:rPr>
        <w:t>ătură</w:t>
      </w:r>
      <w:proofErr w:type="spellEnd"/>
      <w:r w:rsidRPr="00760ABA">
        <w:rPr>
          <w:rFonts w:ascii="Calibri" w:eastAsia="Calibri" w:hAnsi="Calibri" w:cs="Calibri"/>
          <w:lang w:val="it-IT" w:eastAsia="en-US"/>
        </w:rPr>
        <w:t>]</w:t>
      </w:r>
    </w:p>
    <w:p w14:paraId="31E6E785" w14:textId="77777777" w:rsidR="0009018B" w:rsidRPr="00927CD2" w:rsidRDefault="0009018B" w:rsidP="00376CFE">
      <w:pPr>
        <w:rPr>
          <w:rFonts w:ascii="Calibri" w:hAnsi="Calibri" w:cs="Calibri"/>
        </w:rPr>
      </w:pPr>
    </w:p>
    <w:p w14:paraId="024CA97E" w14:textId="77777777" w:rsidR="0009018B" w:rsidRPr="00927CD2" w:rsidRDefault="0009018B" w:rsidP="00376CFE">
      <w:pPr>
        <w:rPr>
          <w:rFonts w:ascii="Calibri" w:hAnsi="Calibri" w:cs="Calibri"/>
        </w:rPr>
      </w:pPr>
    </w:p>
    <w:p w14:paraId="520F07E3" w14:textId="77777777" w:rsidR="0009018B" w:rsidRPr="00927CD2" w:rsidRDefault="0009018B" w:rsidP="00376CFE">
      <w:pPr>
        <w:rPr>
          <w:rFonts w:ascii="Calibri" w:hAnsi="Calibri" w:cs="Calibri"/>
        </w:rPr>
      </w:pPr>
    </w:p>
    <w:p w14:paraId="25AE6364" w14:textId="77777777" w:rsidR="0009018B" w:rsidRPr="00927CD2" w:rsidRDefault="0009018B" w:rsidP="00376CFE">
      <w:pPr>
        <w:rPr>
          <w:rFonts w:ascii="Calibri" w:hAnsi="Calibri" w:cs="Calibri"/>
        </w:rPr>
      </w:pPr>
    </w:p>
    <w:p w14:paraId="2E27A83B" w14:textId="77777777" w:rsidR="0009018B" w:rsidRPr="00927CD2" w:rsidRDefault="0009018B" w:rsidP="00376CFE">
      <w:pPr>
        <w:rPr>
          <w:rFonts w:ascii="Calibri" w:hAnsi="Calibri" w:cs="Calibri"/>
        </w:rPr>
      </w:pPr>
    </w:p>
    <w:p w14:paraId="426D9C0D" w14:textId="77777777" w:rsidR="0009018B" w:rsidRPr="00927CD2" w:rsidRDefault="0009018B" w:rsidP="00376CFE">
      <w:pPr>
        <w:rPr>
          <w:rFonts w:ascii="Calibri" w:hAnsi="Calibri" w:cs="Calibri"/>
        </w:rPr>
      </w:pPr>
    </w:p>
    <w:p w14:paraId="0208768B" w14:textId="77777777" w:rsidR="0009018B" w:rsidRPr="00927CD2" w:rsidRDefault="0009018B" w:rsidP="00376CFE">
      <w:pPr>
        <w:rPr>
          <w:rFonts w:ascii="Calibri" w:hAnsi="Calibri" w:cs="Calibri"/>
        </w:rPr>
      </w:pPr>
    </w:p>
    <w:p w14:paraId="19B8617B" w14:textId="77777777" w:rsidR="0009018B" w:rsidRPr="00927CD2" w:rsidRDefault="0009018B" w:rsidP="00376CFE">
      <w:pPr>
        <w:rPr>
          <w:rFonts w:ascii="Calibri" w:hAnsi="Calibri" w:cs="Calibri"/>
        </w:rPr>
      </w:pPr>
    </w:p>
    <w:p w14:paraId="51805AE4" w14:textId="77777777" w:rsidR="00510076" w:rsidRPr="00927CD2" w:rsidRDefault="00510076">
      <w:pPr>
        <w:rPr>
          <w:rFonts w:ascii="Calibri" w:hAnsi="Calibri" w:cs="Calibri"/>
        </w:rPr>
      </w:pPr>
    </w:p>
    <w:sectPr w:rsidR="00510076" w:rsidRPr="00927CD2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E16B8" w14:textId="77777777" w:rsidR="00927CD2" w:rsidRDefault="00927CD2">
      <w:r>
        <w:separator/>
      </w:r>
    </w:p>
  </w:endnote>
  <w:endnote w:type="continuationSeparator" w:id="0">
    <w:p w14:paraId="236F8135" w14:textId="77777777" w:rsidR="00927CD2" w:rsidRDefault="0092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FFF1D" w14:textId="7F4F5DE6" w:rsidR="00F12E7F" w:rsidRDefault="003265E3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303491B" wp14:editId="4EBE8DB6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01884F3" wp14:editId="162EF3DD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BAB2AF" w14:textId="7A5C66D2" w:rsidR="002B3BB9" w:rsidRDefault="003265E3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7B12696" wp14:editId="2494C528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1042876031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183917664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5859103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57423" w14:textId="77777777"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14:paraId="27D553EF" w14:textId="77777777"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B12696"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ZiI3mdojtk6usFZq+N6fBvXF+uv5uiI+9Gy63HTop5c+b&#10;qBR6viWp1e8ZL7Un5FeiELLqcmXotbaO6OoERyAAaPwcycrS5MfzbLDh1t8Vq90gt0s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CZiI3mdojtOrrBV6zjenwb1w/&#10;rr+b3sfejZtbjp0U8ufN1Ao9XxDU6yf1t/J+ZXohBy6jJm99bo7o6gRXMAAAAFx4OZNtTkx7++rv&#10;/BL4dbbJavfANE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BW&#10;63jOn0+9cc87k7o6o+9HzazHj6K+VbzdQKLV8R1GsmecvMU+ZXohBy6jJmnyrbR3R1AiOQAAAAAA&#10;AncHyc3xLF3W8mXbR25Oor5+gGsW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IWu4np9HExaeXk+ZXr+/ucc2px4eiZ3t3QCg1vFNRrN6zbkY/mV/PvQM2qyZujfk17o&#10;BBcQAAAAAAAAAHTT35vUY7/NtEvWOeTkrPdINrE7xE965jpgH0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x1Oqw6WnKzZIr3R2z6IeMmWmKu97RAKDXcbzZ96YP1WPv+VPs&#10;Qc2tvfeMfk1/EFWig+AAAAAAAAAAAAANnocnO6PDfvrC4wW5WGlu+Ad3s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8tatKza0xWsdczPU+TMRG8ztAKbXcdrXfHpI5U/vJ6vuR&#10;M+uiN64umfnSCiy5cma83y3m9p7ZlBte17cq0zM+cHh8AAAAAAAAAAAAAAAGp4Fk5fDqx21mYWeh&#10;tytPEd07AsUg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EHX8VwaLev7TL8yJ&#10;6vTPY4Z9VTD0e+t3QDO63X59bffJbavZSOqFfmz3zT5U9HZEdQIrmAAAAAAAAAAAAAAAAAAvvBrJ&#10;5ObH54sncOt0Xr94LxN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M2bHgxzky2&#10;itY65l5vetKza07RAKDX8cyZd8el3x0+d8qfYg59ba+9cXkx39sgqJmZneZ3lE6wfAAAAAAAAAAA&#10;AAAAAAAAAWng/k5GvmvZespOgttn274Bplk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Cu4hxfDpN6U2yZe6OqPSj6jV0xeTXyr93cDO6rV5tXk5ea2/dEdUK/LlvltvefuBweAAAAAAA&#10;AAAAAAAAAAAAAAAErhuTmtfhtv8AK2dNNbk56T5wbBb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GXLTDjnJktFax1zL5a1aVm1p2iO0FBxHjd82+PS70p227Z9iBqNbN/Jxb1r39sgqEQ&#10;HwAAAAAAAAAAAAAAAAAAAAAAAHqluRetu6dyJ2tE9wNtjtF8dbR2xErqs71ie+Aen0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RNdxHDoq+XPKyT1Ujrn2OWfUUwx09NuyIBmdbrs2tycrLba&#10;sdVI6oVubPfNbe09HZHZAIzmAAAAAAAAAAAAAAAAAAAAAAAAAAANfwrJznDsM9sV2W2ltytPSfNs&#10;CW6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9RijNp8mKflVmHnJXl47V74BirRNbTWeuJ2U0xtMwD4AAAAAAAAAAA&#10;AAAAAAAAAAAAAAAAAAAAAAvfBvJ05sfosm8Ot7+v3gvU4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CLxPDz+gy026YjlR9zlqacvBePNuDIKkHwAAAAAAAAAAAAAAAAAA&#10;AAAAAAAAAAAAAH2szW0THXE7kTtO4NtgvzmGl47axK5pPKpWe+Ae3o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">
                <v:imagedata r:id="rId4" o:title="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" filled="f" stroked="f">
                <v:textbox>
                  <w:txbxContent>
                    <w:p w14:paraId="50D57423" w14:textId="77777777"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14:paraId="27D553EF" w14:textId="77777777"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2206D5" wp14:editId="1DD3B0E5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1848609235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8FC4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AB219A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D8E5BC1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2206D5"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" stroked="f">
              <v:stroke dashstyle="1 1" endcap="round"/>
              <v:textbox>
                <w:txbxContent>
                  <w:p w14:paraId="63B8FC4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AB219A3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D8E5BC1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65DF7" w14:textId="5E7F3548" w:rsidR="00072DDE" w:rsidRDefault="003265E3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68DC8AC" wp14:editId="273CB1D6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78583F07" wp14:editId="6BF31F6D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76F9DC" wp14:editId="3DA4EB94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44331930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9824D" w14:textId="77777777"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14:paraId="6C38B70F" w14:textId="77777777"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proofErr w:type="gramStart"/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>-mail:</w:t>
                          </w:r>
                          <w:proofErr w:type="gramEnd"/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6D3BAA7" w14:textId="77777777"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6F9DC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" stroked="f">
              <v:stroke dashstyle="1 1" endcap="round"/>
              <v:textbox>
                <w:txbxContent>
                  <w:p w14:paraId="6FE9824D" w14:textId="77777777"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14:paraId="6C38B70F" w14:textId="77777777"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proofErr w:type="gramStart"/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>-mail:</w:t>
                    </w:r>
                    <w:proofErr w:type="gramEnd"/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14:paraId="56D3BAA7" w14:textId="77777777"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B5C52C0" wp14:editId="3F0717ED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535412107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443904939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18901181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B44DD" w14:textId="77777777"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0C0DC2C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5C52C0"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ZiI3mdojtk6usFZq+N6fBvXF+uv5uiI+9Gy63&#10;HTop5c+bqBR6viWp1e8ZL7Un5FeiELLqcmXotbaO6OoERyAAaPwcycrS5MfzbLDh1t8Vq90gt0s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ZiI3mdojtOrrBV6z&#10;jenwb1w/rr+b3sfejZtbjp0U8ufN1Ao9XxDU6yf1t/J+ZXohBy6jJm99bo7o6gRXMAAAAFx4OZNt&#10;Tkx7++rv/BL4dbbJavfANEs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W63jOn0+9cc87k7o6o+9HzazHj6K+VbzdQKLV8R1GsmecvMU+ZXohBy6jJmnyrbR3R1Ai&#10;OQAAAAAAAncHyc3xLF3W8mXbR25Oor5+gGsWo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IWu4np9HExaeXk+ZXr+/ucc2px4eiZ3t3QCg1vFNRrN6zbkY/mV/PvQM2qy&#10;Zujfk17oBBcQAAAAAAAAAHTT35vUY7/NtEvWOeTkrPdINrE7xE965jpgH0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x1Oqw6WnKzZIr3R2z6IeMmWmKu97RAKDXcbzZ96YP&#10;1WPv+VPsQc2tvfeMfk1/EFWig+AAAAAAAAAAAAANnocnO6PDfvrC4wW5WGlu+Ad3s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8tatKza0xWsdczPU+TMRG8ztAKbXcdrXfHpI5&#10;U/vJ6vuRM+uiN64umfnSCiy5cma83y3m9p7ZlBte17cq0zM+cHh8AAAAAAAAAAAAAAAGp4Fk5fDq&#10;x21mYWehtytPEd07AsUg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HX8VwaL&#10;ev7TL8yJ6vTPY4Z9VTD0e+t3QDO63X59bffJbavZSOqFfmz3zT5U9HZEdQIrmAAAAAAAAAAAAAAA&#10;AAAvvBrJ5ObH54sncOt0Xr94LxN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eM2&#10;bHgxzky2itY65l5vetKza07RAKDX8cyZd8el3x0+d8qfYg59ba+9cXkx39sgqJmZneZ3lE6wfAAA&#10;AAAAAAAAAAAAAAAAAWng/k5GvmvZespOgttn274Bpl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Cu4hxfDpN6U2yZe6OqPSj6jV0xeTXyr93cDO6rV5tXk5ea2/dEdUK/LlvltvefuBw&#10;eAAAAAAAAAAAAAAAAAAAAAAErhuTmtfhtv8AK2dNNbk56T5wbBb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PGXLTDjnJktFax1zL5a1aVm1p2iO0FBxHjd82+PS70p227Z9iBqNbN/Jxb1&#10;r39sgqEQHwAAAAAAAAAAAAAAAAAAAAAAAHqluRetu6dyJ2tE9wNtjtF8dbR2xErqs71ie+Aen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RNdxHDoq+XPKyT1Ujrn2OWfUUwx09NuyIBmdbrs&#10;2tycrLbasdVI6oVubPfNbe09HZHZAIzmAAAAAAAAAAAAAAAAAAAAAAAAAAANfwrJznDsM9sV2W2l&#10;tytPSfNsCW6g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OOsw8/pcuL51ej0vGWnOYrV74BjJjaZjuU4PgAAAAAAAAAAAAA&#10;AAAAAAAAAAAAAAAAAAAAA1fBMnOcNx/6d6rTRW5Wnr5ugE93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CFxfDz/AA/LHbWOVH3OOrpy9PaO2OkGSVQAAAAAAAAAAAAAAAAA&#10;AAAAAAAAAAAAAAAACZwnJzfEcM9kztLrpbcnUUnz7A1y2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fLRFqzWeqY2kmN42kGL1OKcGpyYp+TaYU2WvIyWr3SDk8gAAAAAAAAAAAAAAAAAAAAAAAAAAA&#10;AAAAA94r83lpf5tol9pPJvE907g21Z5VInvjdcxO8RIPr6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c9RijNp8mKflVmHnJXl47V74BirRNbTWeuJ2U0xtMwD4AAA&#10;AAAAAAAAAAAAAAAAAAAAAAAAAAAAAAvfBvJ05sfosm8Ot7+v3gvU4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LxPDz+gy026YjlR9zlqacvBePNuDIKkHwAAAAAAAAAA&#10;AAAAAAAAAAAAAAAAAAAAAH2szW0THXE7kTtO4NtgvzmGl47axK5pPKpWe+Ae3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mN42kBjNbh8X1eXF823R6FPmpzeW1e6QcHgAAAAAAAAAAAAAAAAAAAAA&#10;AAAAAAAAAAAGt4Rk5zh2Gd+qNv4LXSW5Wnp5o2BNdg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">
                <v:imagedata r:id="rId6" o:title="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" filled="f" stroked="f">
                <v:textbox>
                  <w:txbxContent>
                    <w:p w14:paraId="587B44DD" w14:textId="77777777"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0C0DC2C2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C6D98" w14:textId="77777777" w:rsidR="00927CD2" w:rsidRDefault="00927CD2">
      <w:r>
        <w:separator/>
      </w:r>
    </w:p>
  </w:footnote>
  <w:footnote w:type="continuationSeparator" w:id="0">
    <w:p w14:paraId="1CBFB864" w14:textId="77777777" w:rsidR="00927CD2" w:rsidRDefault="00927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0893" w14:textId="550E3B76" w:rsidR="002B3BB9" w:rsidRPr="00851382" w:rsidRDefault="003265E3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53071D7E" wp14:editId="437E083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390905846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589290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DF63E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808215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963646048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071D7E"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" filled="f" stroked="f">
                <v:textbox inset="2mm,0,7mm,0">
                  <w:txbxContent>
                    <w:p w14:paraId="0FDF63E6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808215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45AC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035CE">
      <w:rPr>
        <w:noProof/>
        <w:color w:val="999999"/>
        <w:sz w:val="20"/>
        <w:szCs w:val="20"/>
      </w:rPr>
      <w:t>1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71DF" w14:textId="008C6CC8" w:rsidR="002B3BB9" w:rsidRDefault="003265E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E6CF803" wp14:editId="452D93D0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157374BE" wp14:editId="3D35488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95254D9" wp14:editId="27706F1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24DF0"/>
    <w:rsid w:val="00045AC8"/>
    <w:rsid w:val="000638C4"/>
    <w:rsid w:val="00072DDE"/>
    <w:rsid w:val="00080850"/>
    <w:rsid w:val="00081BE3"/>
    <w:rsid w:val="0009018B"/>
    <w:rsid w:val="00094830"/>
    <w:rsid w:val="000C2AAE"/>
    <w:rsid w:val="001175F2"/>
    <w:rsid w:val="001357F6"/>
    <w:rsid w:val="00144BFD"/>
    <w:rsid w:val="00145A7B"/>
    <w:rsid w:val="001B4B3F"/>
    <w:rsid w:val="002B3BB9"/>
    <w:rsid w:val="002E07E9"/>
    <w:rsid w:val="002F1246"/>
    <w:rsid w:val="003265E3"/>
    <w:rsid w:val="00351F71"/>
    <w:rsid w:val="00376CFE"/>
    <w:rsid w:val="003E2E03"/>
    <w:rsid w:val="00474F02"/>
    <w:rsid w:val="00510076"/>
    <w:rsid w:val="00523BEA"/>
    <w:rsid w:val="005A6B00"/>
    <w:rsid w:val="005A7D43"/>
    <w:rsid w:val="005C21C9"/>
    <w:rsid w:val="005C7AFF"/>
    <w:rsid w:val="00643AC4"/>
    <w:rsid w:val="006B79B9"/>
    <w:rsid w:val="007209E0"/>
    <w:rsid w:val="00754551"/>
    <w:rsid w:val="00756E90"/>
    <w:rsid w:val="00760ABA"/>
    <w:rsid w:val="007A69A6"/>
    <w:rsid w:val="007C403D"/>
    <w:rsid w:val="00827B4E"/>
    <w:rsid w:val="00851382"/>
    <w:rsid w:val="0088290B"/>
    <w:rsid w:val="008C26CE"/>
    <w:rsid w:val="008E7688"/>
    <w:rsid w:val="00927CD2"/>
    <w:rsid w:val="00936CF8"/>
    <w:rsid w:val="0095716B"/>
    <w:rsid w:val="009A5029"/>
    <w:rsid w:val="009F711B"/>
    <w:rsid w:val="00A035CE"/>
    <w:rsid w:val="00AD73F2"/>
    <w:rsid w:val="00AE4990"/>
    <w:rsid w:val="00B15233"/>
    <w:rsid w:val="00B76DB4"/>
    <w:rsid w:val="00B97FCF"/>
    <w:rsid w:val="00BD3175"/>
    <w:rsid w:val="00C05C7A"/>
    <w:rsid w:val="00C459C0"/>
    <w:rsid w:val="00C468FB"/>
    <w:rsid w:val="00C82AD1"/>
    <w:rsid w:val="00C916A3"/>
    <w:rsid w:val="00CC6C98"/>
    <w:rsid w:val="00D22014"/>
    <w:rsid w:val="00D94812"/>
    <w:rsid w:val="00D975FE"/>
    <w:rsid w:val="00DD113C"/>
    <w:rsid w:val="00E22327"/>
    <w:rsid w:val="00E3714D"/>
    <w:rsid w:val="00E7338F"/>
    <w:rsid w:val="00E753B1"/>
    <w:rsid w:val="00EF6CD7"/>
    <w:rsid w:val="00F12E7F"/>
    <w:rsid w:val="00F37CAE"/>
    <w:rsid w:val="00FA2F4C"/>
    <w:rsid w:val="00FA69A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7CC642"/>
  <w15:chartTrackingRefBased/>
  <w15:docId w15:val="{8A3CCF3D-C8E0-4BC1-991B-B312B431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D73F2"/>
    <w:pPr>
      <w:spacing w:after="200" w:line="276" w:lineRule="auto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link w:val="Textnotdesubsol"/>
    <w:uiPriority w:val="99"/>
    <w:rsid w:val="00AD73F2"/>
    <w:rPr>
      <w:rFonts w:ascii="Calibri" w:eastAsia="Calibri" w:hAnsi="Calibri"/>
    </w:rPr>
  </w:style>
  <w:style w:type="character" w:styleId="Referinnotdesubsol">
    <w:name w:val="footnote reference"/>
    <w:uiPriority w:val="99"/>
    <w:unhideWhenUsed/>
    <w:rsid w:val="00AD73F2"/>
    <w:rPr>
      <w:vertAlign w:val="superscript"/>
    </w:rPr>
  </w:style>
  <w:style w:type="character" w:customStyle="1" w:styleId="Bodytext">
    <w:name w:val="Body text_"/>
    <w:link w:val="Corptext4"/>
    <w:locked/>
    <w:rsid w:val="00045AC8"/>
    <w:rPr>
      <w:rFonts w:ascii="Arial" w:hAnsi="Arial" w:cs="Arial"/>
      <w:spacing w:val="-10"/>
      <w:shd w:val="clear" w:color="auto" w:fill="FFFFFF"/>
    </w:rPr>
  </w:style>
  <w:style w:type="paragraph" w:customStyle="1" w:styleId="Corptext4">
    <w:name w:val="Corp text4"/>
    <w:basedOn w:val="Normal"/>
    <w:link w:val="Bodytext"/>
    <w:rsid w:val="00045AC8"/>
    <w:pPr>
      <w:shd w:val="clear" w:color="auto" w:fill="FFFFFF"/>
      <w:spacing w:line="0" w:lineRule="atLeast"/>
      <w:ind w:hanging="380"/>
    </w:pPr>
    <w:rPr>
      <w:rFonts w:ascii="Arial" w:hAnsi="Arial" w:cs="Arial"/>
      <w:spacing w:val="-10"/>
      <w:sz w:val="20"/>
      <w:szCs w:val="20"/>
      <w:lang w:val="en-US" w:eastAsia="en-US"/>
    </w:rPr>
  </w:style>
  <w:style w:type="paragraph" w:styleId="Revizuire">
    <w:name w:val="Revision"/>
    <w:hidden/>
    <w:uiPriority w:val="99"/>
    <w:semiHidden/>
    <w:rsid w:val="00760ABA"/>
    <w:rPr>
      <w:rFonts w:ascii="Arial Narrow" w:hAnsi="Arial Narrow"/>
      <w:sz w:val="24"/>
      <w:szCs w:val="24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F7826-8104-4B28-A2B4-B4ACA85B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</TotalTime>
  <Pages>1</Pages>
  <Words>78</Words>
  <Characters>502</Characters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579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2024-03-28T07:54:00Z</cp:lastPrinted>
  <dcterms:created xsi:type="dcterms:W3CDTF">2024-07-08T10:29:00Z</dcterms:created>
  <dcterms:modified xsi:type="dcterms:W3CDTF">2026-04-01T05:37:00Z</dcterms:modified>
</cp:coreProperties>
</file>